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Wyre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Wyre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Wyre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Wyre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Wyre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Wyre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Wyre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Wyre is estimated to be </w:t>
      </w:r>
      <w:r w:rsidRPr="00773DF7">
        <w:rPr>
          <w:rFonts w:ascii="Libre Franklin Light" w:eastAsia="Times New Roman" w:hAnsi="Libre Franklin Light" w:cs="Calibri Light"/>
          <w:b/>
          <w:bCs/>
          <w:color w:val="C45911" w:themeColor="accent2" w:themeShade="BF"/>
        </w:rPr>
        <w:t xml:space="preserve">£1,316,370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Wyre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Wyre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Wyre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y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Wyre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y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Wyre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y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Wyre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Wyre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Wyre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Wyre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Wyre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Wyre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£1,316,370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Wyre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£21,442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£443,422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£31,765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£794,428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£1,316,370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Wyre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Wyre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Wyre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Wyre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Wyre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Wyre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Wyre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Wyre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8183E9B-7791-4090-8C5E-73F3A733320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